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5213" w:rsidRDefault="00E95213" w:rsidP="00E952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MODEL K</w:t>
      </w:r>
    </w:p>
    <w:p w:rsidR="00E95213" w:rsidRDefault="00E95213" w:rsidP="00E952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E95213" w:rsidRDefault="00E95213" w:rsidP="00E952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Verklaring bestuurder omtrent rechtmatigheid inschrijving</w:t>
      </w:r>
    </w:p>
    <w:p w:rsidR="00E95213" w:rsidRDefault="00E95213" w:rsidP="00E952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ten behoeve van:</w:t>
      </w:r>
    </w:p>
    <w:p w:rsidR="00E95213" w:rsidRDefault="00E95213" w:rsidP="00E952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E95213" w:rsidRDefault="00D5232B" w:rsidP="00E952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D5232B">
        <w:rPr>
          <w:rFonts w:ascii="Arial" w:hAnsi="Arial" w:cs="Arial"/>
          <w:b/>
          <w:bCs/>
          <w:sz w:val="24"/>
          <w:szCs w:val="24"/>
        </w:rPr>
        <w:t xml:space="preserve">MEERSTAD, </w:t>
      </w:r>
      <w:r w:rsidR="003113F6">
        <w:rPr>
          <w:rFonts w:ascii="Arial" w:hAnsi="Arial" w:cs="Arial"/>
          <w:b/>
          <w:bCs/>
          <w:sz w:val="24"/>
          <w:szCs w:val="24"/>
        </w:rPr>
        <w:t>Woonrijp maken Tersluis</w:t>
      </w:r>
    </w:p>
    <w:p w:rsidR="00E95213" w:rsidRDefault="00E95213" w:rsidP="00E952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BESTEK P09-58-04-</w:t>
      </w:r>
      <w:r w:rsidR="003113F6">
        <w:rPr>
          <w:rFonts w:ascii="Arial" w:hAnsi="Arial" w:cs="Arial"/>
          <w:b/>
          <w:bCs/>
        </w:rPr>
        <w:t>41</w:t>
      </w:r>
      <w:r>
        <w:rPr>
          <w:rFonts w:ascii="Arial" w:hAnsi="Arial" w:cs="Arial"/>
          <w:b/>
          <w:bCs/>
        </w:rPr>
        <w:t>-12-BS01R0</w:t>
      </w:r>
    </w:p>
    <w:p w:rsidR="00E95213" w:rsidRDefault="00E95213" w:rsidP="00E952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E95213" w:rsidRDefault="00E95213" w:rsidP="00E952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E95213" w:rsidRDefault="00E95213" w:rsidP="00E952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Ondergetekende verklaart dat de onderhavige inschrijving niet tot stand is gekomen onder</w:t>
      </w:r>
    </w:p>
    <w:p w:rsidR="00E95213" w:rsidRDefault="00E95213" w:rsidP="00E952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invloed van een overeenkomst, besluit of gedraging in strijd met het Nederlandse of</w:t>
      </w:r>
    </w:p>
    <w:p w:rsidR="00E95213" w:rsidRDefault="00E95213" w:rsidP="00E952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Europese mededingingsrecht.</w:t>
      </w:r>
    </w:p>
    <w:p w:rsidR="00E95213" w:rsidRDefault="00E95213" w:rsidP="00E952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E95213" w:rsidRDefault="00E95213" w:rsidP="00E952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Aldus naar waarheid opgemaakt op </w:t>
      </w:r>
      <w:r w:rsidRPr="00E95213">
        <w:rPr>
          <w:rFonts w:ascii="Arial" w:hAnsi="Arial" w:cs="Arial"/>
          <w:highlight w:val="cyan"/>
        </w:rPr>
        <w:t>dag maand jaar</w:t>
      </w:r>
      <w:r>
        <w:rPr>
          <w:rFonts w:ascii="Arial" w:hAnsi="Arial" w:cs="Arial"/>
        </w:rPr>
        <w:t xml:space="preserve"> te </w:t>
      </w:r>
      <w:r w:rsidRPr="00E95213">
        <w:rPr>
          <w:rFonts w:ascii="Arial" w:hAnsi="Arial" w:cs="Arial"/>
          <w:highlight w:val="cyan"/>
        </w:rPr>
        <w:t>plaats</w:t>
      </w:r>
    </w:p>
    <w:p w:rsidR="00E95213" w:rsidRDefault="00E95213" w:rsidP="00E952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E95213" w:rsidRDefault="00E95213" w:rsidP="00E952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door, </w:t>
      </w:r>
      <w:r w:rsidRPr="00E95213">
        <w:rPr>
          <w:rFonts w:ascii="Arial" w:hAnsi="Arial" w:cs="Arial"/>
          <w:highlight w:val="cyan"/>
        </w:rPr>
        <w:t>naam en voorletters</w:t>
      </w:r>
      <w:r>
        <w:rPr>
          <w:rFonts w:ascii="Arial" w:hAnsi="Arial" w:cs="Arial"/>
        </w:rPr>
        <w:t>,</w:t>
      </w:r>
    </w:p>
    <w:p w:rsidR="00E95213" w:rsidRDefault="00E95213" w:rsidP="00E952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E95213" w:rsidRDefault="00E95213" w:rsidP="00E952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als bestuurder van </w:t>
      </w:r>
      <w:r w:rsidRPr="00E95213">
        <w:rPr>
          <w:rFonts w:ascii="Arial" w:hAnsi="Arial" w:cs="Arial"/>
          <w:highlight w:val="cyan"/>
        </w:rPr>
        <w:t>naam bedrijf</w:t>
      </w:r>
    </w:p>
    <w:p w:rsidR="00E95213" w:rsidRDefault="00E95213" w:rsidP="00E952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E95213" w:rsidRDefault="00E95213" w:rsidP="00E952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die </w:t>
      </w:r>
      <w:r w:rsidRPr="00E95213">
        <w:rPr>
          <w:rFonts w:ascii="Arial" w:hAnsi="Arial" w:cs="Arial"/>
          <w:highlight w:val="cyan"/>
        </w:rPr>
        <w:t>naam bedrijf</w:t>
      </w:r>
    </w:p>
    <w:p w:rsidR="00E95213" w:rsidRDefault="00E95213" w:rsidP="00E952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ter zake van deze inschrijving rechtsgeldig vertegenwoordigt.</w:t>
      </w:r>
    </w:p>
    <w:p w:rsidR="00E95213" w:rsidRDefault="00E95213" w:rsidP="00E952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E95213" w:rsidRDefault="00E95213" w:rsidP="00E952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E95213" w:rsidRDefault="00E95213" w:rsidP="00E952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E95213" w:rsidRDefault="00E95213" w:rsidP="00E952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E95213" w:rsidRDefault="00E95213" w:rsidP="00E952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Handtekening:</w:t>
      </w:r>
      <w:bookmarkStart w:id="0" w:name="_GoBack"/>
      <w:bookmarkEnd w:id="0"/>
    </w:p>
    <w:p w:rsidR="00E95213" w:rsidRDefault="00E95213" w:rsidP="00E952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E95213" w:rsidRDefault="00E95213" w:rsidP="00E952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E95213" w:rsidRDefault="00E95213" w:rsidP="00E952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E95213" w:rsidRDefault="00E95213" w:rsidP="00E952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E95213" w:rsidRDefault="00E95213" w:rsidP="00E952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E95213" w:rsidRDefault="00E95213" w:rsidP="00E952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E95213" w:rsidRDefault="00E95213" w:rsidP="00E952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E95213" w:rsidRDefault="00E95213" w:rsidP="00E952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E95213" w:rsidRDefault="00E95213" w:rsidP="00E952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E95213" w:rsidRDefault="00E95213" w:rsidP="00E952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E95213" w:rsidRDefault="00E95213" w:rsidP="00E952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E95213" w:rsidRDefault="00E95213" w:rsidP="00E952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E95213" w:rsidRDefault="00E95213" w:rsidP="00E952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E95213" w:rsidRDefault="00E95213" w:rsidP="00E952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E95213" w:rsidRDefault="00E95213" w:rsidP="00E952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E95213" w:rsidRDefault="00E95213" w:rsidP="00E952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E95213" w:rsidRDefault="00E95213" w:rsidP="00E952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E95213" w:rsidRDefault="00E95213" w:rsidP="00E952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E95213" w:rsidRDefault="00E95213" w:rsidP="00E952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E95213" w:rsidRDefault="00E95213" w:rsidP="00E952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E95213" w:rsidRDefault="00E95213" w:rsidP="00E952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E95213" w:rsidRDefault="00E95213" w:rsidP="00E952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E95213" w:rsidRDefault="00E95213" w:rsidP="00E952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E95213" w:rsidRDefault="00E95213" w:rsidP="00E952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E95213" w:rsidRDefault="00E95213" w:rsidP="00E952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E95213" w:rsidRDefault="00E95213" w:rsidP="00E952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E95213" w:rsidRDefault="00E95213" w:rsidP="00E952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Deze ‘Verklaring bestuurder omtrent rechtmatigheid inschrijving’ invullen, ondertekenen en</w:t>
      </w:r>
    </w:p>
    <w:p w:rsidR="00E95213" w:rsidRDefault="00E95213" w:rsidP="00E952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bij het inschrijvingsbiljet voegen. De inschrijver draagt het risico van aanwezigheid van deze</w:t>
      </w:r>
    </w:p>
    <w:p w:rsidR="00C87C61" w:rsidRDefault="00E95213" w:rsidP="00E95213">
      <w:r>
        <w:rPr>
          <w:rFonts w:ascii="Arial" w:hAnsi="Arial" w:cs="Arial"/>
        </w:rPr>
        <w:t>verklaring bij het inschrijvingsbiljet.</w:t>
      </w:r>
    </w:p>
    <w:sectPr w:rsidR="00C87C6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5213"/>
    <w:rsid w:val="003113F6"/>
    <w:rsid w:val="007C12E9"/>
    <w:rsid w:val="00C87C61"/>
    <w:rsid w:val="00D5232B"/>
    <w:rsid w:val="00E952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FC94DC8.dotm</Template>
  <TotalTime>6</TotalTime>
  <Pages>1</Pages>
  <Words>126</Words>
  <Characters>696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Bert-Jan Douma</dc:creator>
  <cp:lastModifiedBy>zandstra</cp:lastModifiedBy>
  <cp:revision>5</cp:revision>
  <cp:lastPrinted>2016-05-31T13:54:00Z</cp:lastPrinted>
  <dcterms:created xsi:type="dcterms:W3CDTF">2016-02-12T08:02:00Z</dcterms:created>
  <dcterms:modified xsi:type="dcterms:W3CDTF">2018-05-18T12:36:00Z</dcterms:modified>
</cp:coreProperties>
</file>